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5D7" w:rsidRDefault="006105D7" w:rsidP="006105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FULBURNE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6105D7" w:rsidRDefault="006105D7" w:rsidP="006105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05D7" w:rsidRDefault="006105D7" w:rsidP="006105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05D7" w:rsidRDefault="006105D7" w:rsidP="006105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Sep.1419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Bridgwater,</w:t>
      </w:r>
    </w:p>
    <w:p w:rsidR="006105D7" w:rsidRDefault="006105D7" w:rsidP="006105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Somerset, into lands of the late William Beauchamp(q.v.).</w:t>
      </w:r>
    </w:p>
    <w:p w:rsidR="006105D7" w:rsidRDefault="006105D7" w:rsidP="006105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 ref. 21-284)</w:t>
      </w:r>
    </w:p>
    <w:p w:rsidR="006105D7" w:rsidRDefault="006105D7" w:rsidP="006105D7">
      <w:pPr>
        <w:rPr>
          <w:rFonts w:ascii="Times New Roman" w:hAnsi="Times New Roman" w:cs="Times New Roman"/>
          <w:sz w:val="24"/>
          <w:szCs w:val="24"/>
        </w:rPr>
      </w:pPr>
    </w:p>
    <w:p w:rsidR="006105D7" w:rsidRDefault="006105D7" w:rsidP="006105D7">
      <w:pPr>
        <w:rPr>
          <w:rFonts w:ascii="Times New Roman" w:hAnsi="Times New Roman" w:cs="Times New Roman"/>
          <w:sz w:val="24"/>
          <w:szCs w:val="24"/>
        </w:rPr>
      </w:pPr>
    </w:p>
    <w:p w:rsidR="006105D7" w:rsidRPr="006F2A35" w:rsidRDefault="006105D7" w:rsidP="006105D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February 2016</w:t>
      </w:r>
    </w:p>
    <w:p w:rsidR="006B2F86" w:rsidRPr="006105D7" w:rsidRDefault="006105D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6105D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5D7" w:rsidRDefault="006105D7" w:rsidP="00E71FC3">
      <w:pPr>
        <w:spacing w:after="0" w:line="240" w:lineRule="auto"/>
      </w:pPr>
      <w:r>
        <w:separator/>
      </w:r>
    </w:p>
  </w:endnote>
  <w:endnote w:type="continuationSeparator" w:id="0">
    <w:p w:rsidR="006105D7" w:rsidRDefault="006105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5D7" w:rsidRDefault="006105D7" w:rsidP="00E71FC3">
      <w:pPr>
        <w:spacing w:after="0" w:line="240" w:lineRule="auto"/>
      </w:pPr>
      <w:r>
        <w:separator/>
      </w:r>
    </w:p>
  </w:footnote>
  <w:footnote w:type="continuationSeparator" w:id="0">
    <w:p w:rsidR="006105D7" w:rsidRDefault="006105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5D7"/>
    <w:rsid w:val="006105D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444F5B"/>
  <w15:chartTrackingRefBased/>
  <w15:docId w15:val="{2AA17B5C-ADD9-42AB-8DC0-95892D629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6105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2016-02-28T19:30:00Z</dcterms:created>
  <dcterms:modified xsi:type="dcterms:W3CDTF">2016-02-28T19:30:00Z</dcterms:modified>
</cp:coreProperties>
</file>